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18A" w:rsidRPr="00F73D0D" w:rsidRDefault="00F73D0D" w:rsidP="00F73D0D">
      <w:pPr>
        <w:ind w:right="-567"/>
        <w:jc w:val="center"/>
        <w:rPr>
          <w:rFonts w:asciiTheme="majorHAnsi" w:hAnsiTheme="majorHAnsi"/>
          <w:b/>
          <w:sz w:val="32"/>
          <w:szCs w:val="32"/>
        </w:rPr>
      </w:pPr>
      <w:r w:rsidRPr="00F73D0D">
        <w:rPr>
          <w:rFonts w:asciiTheme="majorHAnsi" w:hAnsiTheme="majorHAnsi"/>
          <w:b/>
          <w:sz w:val="32"/>
          <w:szCs w:val="32"/>
        </w:rPr>
        <w:t xml:space="preserve">КРАЙНО ОТБОРНО КЛАСИРАНЕ </w:t>
      </w:r>
      <w:r w:rsidR="002412CE">
        <w:rPr>
          <w:rFonts w:asciiTheme="majorHAnsi" w:hAnsiTheme="majorHAnsi"/>
          <w:b/>
          <w:sz w:val="32"/>
          <w:szCs w:val="32"/>
        </w:rPr>
        <w:t>ЮНОШИ</w:t>
      </w:r>
      <w:r w:rsidRPr="00F73D0D">
        <w:rPr>
          <w:rFonts w:asciiTheme="majorHAnsi" w:hAnsiTheme="majorHAnsi"/>
          <w:b/>
          <w:sz w:val="32"/>
          <w:szCs w:val="32"/>
        </w:rPr>
        <w:t xml:space="preserve"> 2022 г.</w:t>
      </w:r>
    </w:p>
    <w:p w:rsidR="00F73D0D" w:rsidRDefault="00F73D0D" w:rsidP="0073702F">
      <w:pPr>
        <w:ind w:right="-567"/>
        <w:rPr>
          <w:sz w:val="28"/>
          <w:szCs w:val="28"/>
        </w:rPr>
      </w:pPr>
    </w:p>
    <w:tbl>
      <w:tblPr>
        <w:tblW w:w="9540" w:type="dxa"/>
        <w:tblInd w:w="-252" w:type="dxa"/>
        <w:tblLook w:val="04A0" w:firstRow="1" w:lastRow="0" w:firstColumn="1" w:lastColumn="0" w:noHBand="0" w:noVBand="1"/>
      </w:tblPr>
      <w:tblGrid>
        <w:gridCol w:w="540"/>
        <w:gridCol w:w="5670"/>
        <w:gridCol w:w="1094"/>
        <w:gridCol w:w="1080"/>
        <w:gridCol w:w="1156"/>
      </w:tblGrid>
      <w:tr w:rsidR="002412CE" w:rsidRPr="002412CE" w:rsidTr="002412CE">
        <w:trPr>
          <w:trHeight w:val="30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ОТБОР</w:t>
            </w: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1 КРЪГ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2</w:t>
            </w:r>
            <w:r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eastAsia="en-US"/>
              </w:rPr>
              <w:t xml:space="preserve"> </w:t>
            </w:r>
            <w:r w:rsidRPr="002412CE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КРЪГ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/>
                <w:bCs/>
                <w:color w:val="000000"/>
                <w:sz w:val="28"/>
                <w:szCs w:val="28"/>
                <w:lang w:val="en-US" w:eastAsia="en-US"/>
              </w:rPr>
              <w:t>ОБЩО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ЛОКОМОТИВ СФ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56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97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СТОРМ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28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ЦСКА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28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МИЗИЯ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 80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ЛОКОМОТИВ РС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20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ПИРИН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19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ПЪРВЕНЕЦ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18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ЛАУТА АРМИ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ЮНАЙТЕД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 СПОРТС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СТАРА ЗАГОРА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15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ЛЪВОВЕТЕ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13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РУСЕ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ПОБЕДА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 ЧЕРНОМОРЕЦ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12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АРДА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13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СЕВДАЛИН ВАСИЛЕВ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14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ЧЕРВЕН БРЯГ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7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15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СПАРТАК ПЛ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16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АПРИЛЕЦ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БА</w:t>
            </w: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ББ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6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БЕЛАСИЦА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БОТЕВ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5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ОКС ЗА ВСИЧКИ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17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РОТУНДА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ЯМБОЛ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4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ДУНАВ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ИВАЙЛО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СПАРТАК ПД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3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ОЛИМПИЯ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ЛЕВСКИ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18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КИКО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САМОКОВ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19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АСК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2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ЛАДИМЕКС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АРМАТА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ДИМОВ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БОКСИНГ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ЧЕРНО МОРЕ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20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СЛАВИЯ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ХАСКОВО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ДО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Б</w:t>
            </w: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РУДЖА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СЕПТЕМВРИ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ТАЛАНТИ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ТРАКИЕЦ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ДОРОСТОЛ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ШУМЕН</w:t>
            </w: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 xml:space="preserve"> </w:t>
            </w: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ГРУП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ЛЕВСКИ СЗ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МИНЬОР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СТЕФАН КАРАДЖА</w:t>
            </w:r>
            <w:bookmarkStart w:id="0" w:name="_GoBack"/>
            <w:bookmarkEnd w:id="0"/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1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БАЛКАН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  <w:t>21</w:t>
            </w: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 xml:space="preserve">СПАРТА 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КПВ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СВЕТКАВИЦА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color w:val="000000" w:themeColor="text1"/>
                <w:sz w:val="28"/>
                <w:szCs w:val="28"/>
                <w:lang w:val="en-US" w:eastAsia="en-US"/>
              </w:rPr>
              <w:t>0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БДИН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ДСД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КОРНЕР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  <w:tr w:rsidR="002412CE" w:rsidRPr="002412CE" w:rsidTr="002412CE">
        <w:trPr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color w:val="000000"/>
                <w:sz w:val="28"/>
                <w:szCs w:val="28"/>
                <w:lang w:val="en-US" w:eastAsia="en-US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412CE" w:rsidRPr="002412CE" w:rsidRDefault="002412CE" w:rsidP="002412CE">
            <w:pP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</w:pPr>
            <w:r w:rsidRPr="002412CE"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val="en-US" w:eastAsia="en-US"/>
              </w:rPr>
              <w:t>ЛОКОМОТИВ ГО</w:t>
            </w:r>
          </w:p>
        </w:tc>
        <w:tc>
          <w:tcPr>
            <w:tcW w:w="10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12CE" w:rsidRPr="002412CE" w:rsidRDefault="002412CE" w:rsidP="002412CE">
            <w:pPr>
              <w:jc w:val="center"/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</w:pPr>
            <w:r>
              <w:rPr>
                <w:rFonts w:asciiTheme="majorHAnsi" w:hAnsiTheme="majorHAnsi" w:cs="Calibri"/>
                <w:bCs/>
                <w:color w:val="000000" w:themeColor="text1"/>
                <w:sz w:val="28"/>
                <w:szCs w:val="28"/>
                <w:lang w:eastAsia="en-US"/>
              </w:rPr>
              <w:t>-</w:t>
            </w:r>
          </w:p>
        </w:tc>
      </w:tr>
    </w:tbl>
    <w:p w:rsidR="00F73D0D" w:rsidRDefault="00F73D0D" w:rsidP="0073702F">
      <w:pPr>
        <w:ind w:right="-567"/>
        <w:rPr>
          <w:sz w:val="28"/>
          <w:szCs w:val="28"/>
        </w:rPr>
      </w:pP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76018A" w:rsidRPr="00F73D0D" w:rsidRDefault="00F73D0D" w:rsidP="00F73D0D">
      <w:pPr>
        <w:ind w:left="-567" w:right="-567" w:firstLine="708"/>
        <w:rPr>
          <w:rFonts w:asciiTheme="majorHAnsi" w:hAnsiTheme="majorHAnsi"/>
          <w:b/>
          <w:sz w:val="32"/>
          <w:szCs w:val="32"/>
        </w:rPr>
      </w:pPr>
      <w:r w:rsidRPr="00F73D0D">
        <w:rPr>
          <w:rFonts w:asciiTheme="majorHAnsi" w:hAnsiTheme="majorHAnsi"/>
          <w:b/>
          <w:sz w:val="32"/>
          <w:szCs w:val="32"/>
        </w:rPr>
        <w:t>БФБокс</w:t>
      </w:r>
    </w:p>
    <w:p w:rsidR="0076018A" w:rsidRDefault="0076018A" w:rsidP="00144764">
      <w:pPr>
        <w:ind w:left="-567" w:right="-567"/>
        <w:rPr>
          <w:sz w:val="28"/>
          <w:szCs w:val="28"/>
        </w:rPr>
      </w:pPr>
    </w:p>
    <w:p w:rsidR="00576D0A" w:rsidRPr="00144764" w:rsidRDefault="00576D0A" w:rsidP="00E957A4">
      <w:pPr>
        <w:ind w:right="-567"/>
      </w:pPr>
    </w:p>
    <w:sectPr w:rsidR="00576D0A" w:rsidRPr="00144764" w:rsidSect="00144764">
      <w:headerReference w:type="default" r:id="rId7"/>
      <w:footerReference w:type="even" r:id="rId8"/>
      <w:footerReference w:type="default" r:id="rId9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3132" w:rsidRDefault="00013132" w:rsidP="00144764">
      <w:r>
        <w:separator/>
      </w:r>
    </w:p>
  </w:endnote>
  <w:endnote w:type="continuationSeparator" w:id="0">
    <w:p w:rsidR="00013132" w:rsidRDefault="00013132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Default="00C73178">
    <w:pPr>
      <w:pStyle w:val="Footer"/>
    </w:pP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/>
      </w:rPr>
      <w:drawing>
        <wp:inline distT="0" distB="0" distL="0" distR="0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3132" w:rsidRDefault="00013132" w:rsidP="00144764">
      <w:r>
        <w:separator/>
      </w:r>
    </w:p>
  </w:footnote>
  <w:footnote w:type="continuationSeparator" w:id="0">
    <w:p w:rsidR="00013132" w:rsidRDefault="00013132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/>
      </w:rPr>
      <w:drawing>
        <wp:inline distT="0" distB="0" distL="0" distR="0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13132"/>
    <w:rsid w:val="000342D8"/>
    <w:rsid w:val="00144764"/>
    <w:rsid w:val="00207F22"/>
    <w:rsid w:val="002412CE"/>
    <w:rsid w:val="002A4A8E"/>
    <w:rsid w:val="004B6817"/>
    <w:rsid w:val="00570DB0"/>
    <w:rsid w:val="00576D0A"/>
    <w:rsid w:val="00606305"/>
    <w:rsid w:val="006D1ED9"/>
    <w:rsid w:val="0073702F"/>
    <w:rsid w:val="0076018A"/>
    <w:rsid w:val="00853C82"/>
    <w:rsid w:val="00917784"/>
    <w:rsid w:val="00A25AD5"/>
    <w:rsid w:val="00B5771A"/>
    <w:rsid w:val="00BD69C3"/>
    <w:rsid w:val="00C73178"/>
    <w:rsid w:val="00CB5611"/>
    <w:rsid w:val="00CE162C"/>
    <w:rsid w:val="00D876C6"/>
    <w:rsid w:val="00E957A4"/>
    <w:rsid w:val="00F73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57A4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semiHidden/>
    <w:unhideWhenUsed/>
    <w:rsid w:val="0014476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0</TotalTime>
  <Pages>2</Pages>
  <Words>159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Good</cp:lastModifiedBy>
  <cp:revision>2</cp:revision>
  <dcterms:created xsi:type="dcterms:W3CDTF">2022-11-15T09:19:00Z</dcterms:created>
  <dcterms:modified xsi:type="dcterms:W3CDTF">2022-11-15T09:19:00Z</dcterms:modified>
</cp:coreProperties>
</file>